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E12FB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STONE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15AE5E7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Alby, Norfolk. Husbandman.</w:t>
      </w:r>
    </w:p>
    <w:p w14:paraId="373283AB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F20C2B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C98752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Ony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Thurkeld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4D590305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Postwick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East Ruston(q.v.) and Robert Funke of </w:t>
      </w:r>
    </w:p>
    <w:p w14:paraId="6AD5B36D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Knapton(q.v.).</w:t>
      </w:r>
    </w:p>
    <w:p w14:paraId="235149EC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08D96D0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F6641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2AA66" w14:textId="77777777" w:rsidR="00A76DC9" w:rsidRDefault="00A76DC9" w:rsidP="00A76D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July 2022</w:t>
      </w:r>
    </w:p>
    <w:p w14:paraId="79E467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EE84" w14:textId="77777777" w:rsidR="00A76DC9" w:rsidRDefault="00A76DC9" w:rsidP="009139A6">
      <w:r>
        <w:separator/>
      </w:r>
    </w:p>
  </w:endnote>
  <w:endnote w:type="continuationSeparator" w:id="0">
    <w:p w14:paraId="51DE9219" w14:textId="77777777" w:rsidR="00A76DC9" w:rsidRDefault="00A76D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C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66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31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6C31" w14:textId="77777777" w:rsidR="00A76DC9" w:rsidRDefault="00A76DC9" w:rsidP="009139A6">
      <w:r>
        <w:separator/>
      </w:r>
    </w:p>
  </w:footnote>
  <w:footnote w:type="continuationSeparator" w:id="0">
    <w:p w14:paraId="49BF891D" w14:textId="77777777" w:rsidR="00A76DC9" w:rsidRDefault="00A76D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90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7F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7C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DC9"/>
    <w:rsid w:val="000666E0"/>
    <w:rsid w:val="002510B7"/>
    <w:rsid w:val="005C130B"/>
    <w:rsid w:val="00826F5C"/>
    <w:rsid w:val="009139A6"/>
    <w:rsid w:val="009448BB"/>
    <w:rsid w:val="00A3176C"/>
    <w:rsid w:val="00A76DC9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2DF13"/>
  <w15:chartTrackingRefBased/>
  <w15:docId w15:val="{441869DB-1AD2-4B93-9621-C77EA061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6D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2022-10-20T19:36:00Z</dcterms:created>
  <dcterms:modified xsi:type="dcterms:W3CDTF">2022-10-20T19:36:00Z</dcterms:modified>
</cp:coreProperties>
</file>